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E65" w:rsidRPr="00B404BA" w:rsidRDefault="00E31E65" w:rsidP="000624AD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04BA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школьников.</w:t>
      </w:r>
    </w:p>
    <w:p w:rsidR="00E31E65" w:rsidRPr="00B404BA" w:rsidRDefault="00E31E65" w:rsidP="000624AD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04BA">
        <w:rPr>
          <w:rFonts w:ascii="Times New Roman" w:hAnsi="Times New Roman" w:cs="Times New Roman"/>
          <w:b/>
          <w:bCs/>
          <w:sz w:val="24"/>
          <w:szCs w:val="24"/>
        </w:rPr>
        <w:t>Школьный этап.</w:t>
      </w:r>
    </w:p>
    <w:p w:rsidR="00E31E65" w:rsidRPr="00B404BA" w:rsidRDefault="00E31E65" w:rsidP="000624AD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04BA">
        <w:rPr>
          <w:rFonts w:ascii="Times New Roman" w:hAnsi="Times New Roman" w:cs="Times New Roman"/>
          <w:b/>
          <w:bCs/>
          <w:sz w:val="24"/>
          <w:szCs w:val="24"/>
        </w:rPr>
        <w:t>География.</w:t>
      </w:r>
    </w:p>
    <w:p w:rsidR="00E31E65" w:rsidRPr="00B404BA" w:rsidRDefault="00E31E65" w:rsidP="000624AD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04BA">
        <w:rPr>
          <w:rFonts w:ascii="Times New Roman" w:hAnsi="Times New Roman" w:cs="Times New Roman"/>
          <w:b/>
          <w:bCs/>
          <w:sz w:val="24"/>
          <w:szCs w:val="24"/>
        </w:rPr>
        <w:t>8 класс.</w:t>
      </w:r>
    </w:p>
    <w:p w:rsidR="00E31E65" w:rsidRPr="00B404BA" w:rsidRDefault="00E31E65" w:rsidP="000624AD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04BA">
        <w:rPr>
          <w:rFonts w:ascii="Times New Roman" w:hAnsi="Times New Roman" w:cs="Times New Roman"/>
          <w:b/>
          <w:bCs/>
          <w:sz w:val="24"/>
          <w:szCs w:val="24"/>
        </w:rPr>
        <w:t>2015-2016 учебный год.</w:t>
      </w:r>
    </w:p>
    <w:p w:rsidR="00E31E65" w:rsidRPr="00B404BA" w:rsidRDefault="00E31E65" w:rsidP="000624AD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04BA">
        <w:rPr>
          <w:rFonts w:ascii="Times New Roman" w:hAnsi="Times New Roman" w:cs="Times New Roman"/>
          <w:b/>
          <w:bCs/>
          <w:sz w:val="24"/>
          <w:szCs w:val="24"/>
        </w:rPr>
        <w:t>Продолжительность олимпиады – 90 минут</w:t>
      </w:r>
    </w:p>
    <w:p w:rsidR="00E31E65" w:rsidRPr="00B404BA" w:rsidRDefault="00E31E65" w:rsidP="000624A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31E65" w:rsidRDefault="00E31E65" w:rsidP="000624AD"/>
    <w:p w:rsidR="00E31E65" w:rsidRPr="00B404BA" w:rsidRDefault="00E31E65" w:rsidP="00BF5FD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B404BA">
        <w:rPr>
          <w:b/>
          <w:bCs/>
          <w:sz w:val="24"/>
          <w:szCs w:val="24"/>
        </w:rPr>
        <w:t>①</w:t>
      </w:r>
      <w:r w:rsidRPr="00B404BA">
        <w:rPr>
          <w:rFonts w:ascii="Times New Roman" w:hAnsi="Times New Roman" w:cs="Times New Roman"/>
          <w:b/>
          <w:bCs/>
          <w:sz w:val="24"/>
          <w:szCs w:val="24"/>
        </w:rPr>
        <w:t xml:space="preserve">Теоретический (тестовый этап). 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1. Два километра на местности изображаются отрезком длиной 2 см на карте следующего масштаба:</w:t>
      </w:r>
    </w:p>
    <w:p w:rsidR="00E31E65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А) 1:10 000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404BA">
        <w:rPr>
          <w:rFonts w:ascii="Times New Roman" w:hAnsi="Times New Roman" w:cs="Times New Roman"/>
          <w:sz w:val="24"/>
          <w:szCs w:val="24"/>
        </w:rPr>
        <w:t>Б) 1:100 000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404BA">
        <w:rPr>
          <w:rFonts w:ascii="Times New Roman" w:hAnsi="Times New Roman" w:cs="Times New Roman"/>
          <w:sz w:val="24"/>
          <w:szCs w:val="24"/>
        </w:rPr>
        <w:t>В) 1:200 000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404BA">
        <w:rPr>
          <w:rFonts w:ascii="Times New Roman" w:hAnsi="Times New Roman" w:cs="Times New Roman"/>
          <w:sz w:val="24"/>
          <w:szCs w:val="24"/>
        </w:rPr>
        <w:t>Г) 1: 20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404BA">
        <w:rPr>
          <w:rFonts w:ascii="Times New Roman" w:hAnsi="Times New Roman" w:cs="Times New Roman"/>
          <w:sz w:val="24"/>
          <w:szCs w:val="24"/>
        </w:rPr>
        <w:t>000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2. Какому азимуту соответствует направление Запад-северо-запад?</w:t>
      </w:r>
    </w:p>
    <w:p w:rsidR="00E31E65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А) 135 ͦ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404BA">
        <w:rPr>
          <w:rFonts w:ascii="Times New Roman" w:hAnsi="Times New Roman" w:cs="Times New Roman"/>
          <w:sz w:val="24"/>
          <w:szCs w:val="24"/>
        </w:rPr>
        <w:t>Б) 180 ͦ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404BA">
        <w:rPr>
          <w:rFonts w:ascii="Times New Roman" w:hAnsi="Times New Roman" w:cs="Times New Roman"/>
          <w:sz w:val="24"/>
          <w:szCs w:val="24"/>
        </w:rPr>
        <w:t>В) 270 ͦ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404BA">
        <w:rPr>
          <w:rFonts w:ascii="Times New Roman" w:hAnsi="Times New Roman" w:cs="Times New Roman"/>
          <w:sz w:val="24"/>
          <w:szCs w:val="24"/>
        </w:rPr>
        <w:t>Г) 290 ͦ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3.При помощи чего нельзя ориентироваться на местности:</w:t>
      </w:r>
    </w:p>
    <w:p w:rsidR="00E31E65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А) муравейник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404BA">
        <w:rPr>
          <w:rFonts w:ascii="Times New Roman" w:hAnsi="Times New Roman" w:cs="Times New Roman"/>
          <w:sz w:val="24"/>
          <w:szCs w:val="24"/>
        </w:rPr>
        <w:t>Б) пень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404BA">
        <w:rPr>
          <w:rFonts w:ascii="Times New Roman" w:hAnsi="Times New Roman" w:cs="Times New Roman"/>
          <w:sz w:val="24"/>
          <w:szCs w:val="24"/>
        </w:rPr>
        <w:t>В) болото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404BA">
        <w:rPr>
          <w:rFonts w:ascii="Times New Roman" w:hAnsi="Times New Roman" w:cs="Times New Roman"/>
          <w:sz w:val="24"/>
          <w:szCs w:val="24"/>
        </w:rPr>
        <w:t>Г) Полярная звезда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404BA">
        <w:rPr>
          <w:rFonts w:ascii="Times New Roman" w:hAnsi="Times New Roman" w:cs="Times New Roman"/>
          <w:sz w:val="24"/>
          <w:szCs w:val="24"/>
        </w:rPr>
        <w:t>Д) лишайники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404BA">
        <w:rPr>
          <w:rFonts w:ascii="Times New Roman" w:hAnsi="Times New Roman" w:cs="Times New Roman"/>
          <w:sz w:val="24"/>
          <w:szCs w:val="24"/>
        </w:rPr>
        <w:t>Е) деревья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 xml:space="preserve">4. Легкое парусное судно в Индийском океане терпит бедствие. Его координаты 20 ͦю.ш. и 60 ͦ в.д. На берегу какого материка радисты первыми услышат сигнал </w:t>
      </w:r>
      <w:r w:rsidRPr="00B404BA">
        <w:rPr>
          <w:rFonts w:ascii="Times New Roman" w:hAnsi="Times New Roman" w:cs="Times New Roman"/>
          <w:sz w:val="24"/>
          <w:szCs w:val="24"/>
          <w:lang w:val="en-US"/>
        </w:rPr>
        <w:t>SOS</w:t>
      </w:r>
      <w:r w:rsidRPr="00B404BA">
        <w:rPr>
          <w:rFonts w:ascii="Times New Roman" w:hAnsi="Times New Roman" w:cs="Times New Roman"/>
          <w:sz w:val="24"/>
          <w:szCs w:val="24"/>
        </w:rPr>
        <w:t>?</w:t>
      </w:r>
    </w:p>
    <w:p w:rsidR="00E31E65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А) Африка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404BA">
        <w:rPr>
          <w:rFonts w:ascii="Times New Roman" w:hAnsi="Times New Roman" w:cs="Times New Roman"/>
          <w:sz w:val="24"/>
          <w:szCs w:val="24"/>
        </w:rPr>
        <w:t>Б) Евразия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404BA">
        <w:rPr>
          <w:rFonts w:ascii="Times New Roman" w:hAnsi="Times New Roman" w:cs="Times New Roman"/>
          <w:sz w:val="24"/>
          <w:szCs w:val="24"/>
        </w:rPr>
        <w:t>В) Австралия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404BA">
        <w:rPr>
          <w:rFonts w:ascii="Times New Roman" w:hAnsi="Times New Roman" w:cs="Times New Roman"/>
          <w:sz w:val="24"/>
          <w:szCs w:val="24"/>
        </w:rPr>
        <w:t>Г) Антарктида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5. Выберите ряд, в котором верно указаны пограничные регионы России.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А) Брянская, Тюменская, и Читинская области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Б) Ивановская, Белгородская и Смоленская области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В) Воронежская область, Республика Хакасия, Республика Карелия</w:t>
      </w:r>
    </w:p>
    <w:p w:rsidR="00E31E65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Г) Еврейск</w:t>
      </w:r>
      <w:r>
        <w:rPr>
          <w:rFonts w:ascii="Times New Roman" w:hAnsi="Times New Roman" w:cs="Times New Roman"/>
          <w:sz w:val="24"/>
          <w:szCs w:val="24"/>
        </w:rPr>
        <w:t>ая АО, Оренбургская и Липецкая о</w:t>
      </w:r>
      <w:r w:rsidRPr="00B404BA">
        <w:rPr>
          <w:rFonts w:ascii="Times New Roman" w:hAnsi="Times New Roman" w:cs="Times New Roman"/>
          <w:sz w:val="24"/>
          <w:szCs w:val="24"/>
        </w:rPr>
        <w:t>бласти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 xml:space="preserve">6. Выберите единственное правильное сочетание. 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А) Лена-море Лаптевых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404BA">
        <w:rPr>
          <w:rFonts w:ascii="Times New Roman" w:hAnsi="Times New Roman" w:cs="Times New Roman"/>
          <w:sz w:val="24"/>
          <w:szCs w:val="24"/>
        </w:rPr>
        <w:t>Б) Обь- Баренцево море</w:t>
      </w:r>
    </w:p>
    <w:p w:rsidR="00E31E65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В) Дон- Каспийское море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404BA">
        <w:rPr>
          <w:rFonts w:ascii="Times New Roman" w:hAnsi="Times New Roman" w:cs="Times New Roman"/>
          <w:sz w:val="24"/>
          <w:szCs w:val="24"/>
        </w:rPr>
        <w:t>Г) Амур- Охотское море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7. Какому ученому принадлежит гипотеза дрейфа материков?</w:t>
      </w:r>
    </w:p>
    <w:p w:rsidR="00E31E65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А) В.Обручев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404BA">
        <w:rPr>
          <w:rFonts w:ascii="Times New Roman" w:hAnsi="Times New Roman" w:cs="Times New Roman"/>
          <w:sz w:val="24"/>
          <w:szCs w:val="24"/>
        </w:rPr>
        <w:t>Б)  А.Опарин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404BA">
        <w:rPr>
          <w:rFonts w:ascii="Times New Roman" w:hAnsi="Times New Roman" w:cs="Times New Roman"/>
          <w:sz w:val="24"/>
          <w:szCs w:val="24"/>
        </w:rPr>
        <w:t>В) А.Вегенер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404BA">
        <w:rPr>
          <w:rFonts w:ascii="Times New Roman" w:hAnsi="Times New Roman" w:cs="Times New Roman"/>
          <w:sz w:val="24"/>
          <w:szCs w:val="24"/>
        </w:rPr>
        <w:t>Г) А. Мохоровивичу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 xml:space="preserve">8. Высшей точкой территории России является: </w:t>
      </w:r>
    </w:p>
    <w:p w:rsidR="00E31E65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А) пик Коммунизма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404BA">
        <w:rPr>
          <w:rFonts w:ascii="Times New Roman" w:hAnsi="Times New Roman" w:cs="Times New Roman"/>
          <w:sz w:val="24"/>
          <w:szCs w:val="24"/>
        </w:rPr>
        <w:t>Б) пик Победы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404BA">
        <w:rPr>
          <w:rFonts w:ascii="Times New Roman" w:hAnsi="Times New Roman" w:cs="Times New Roman"/>
          <w:sz w:val="24"/>
          <w:szCs w:val="24"/>
        </w:rPr>
        <w:t>В) гора Эльбрус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404BA">
        <w:rPr>
          <w:rFonts w:ascii="Times New Roman" w:hAnsi="Times New Roman" w:cs="Times New Roman"/>
          <w:sz w:val="24"/>
          <w:szCs w:val="24"/>
        </w:rPr>
        <w:t>Г) гора Белуха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9.  Укажите группу, в которой представлен животный мир степей.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А) лиса, волк, тушканчик, варан.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404BA">
        <w:rPr>
          <w:rFonts w:ascii="Times New Roman" w:hAnsi="Times New Roman" w:cs="Times New Roman"/>
          <w:sz w:val="24"/>
          <w:szCs w:val="24"/>
        </w:rPr>
        <w:t>Б) волк, сайгак, джейран, черепаха.</w:t>
      </w:r>
    </w:p>
    <w:p w:rsidR="00E31E65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В) лиса, волк, сайгак, хомяк.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404BA">
        <w:rPr>
          <w:rFonts w:ascii="Times New Roman" w:hAnsi="Times New Roman" w:cs="Times New Roman"/>
          <w:sz w:val="24"/>
          <w:szCs w:val="24"/>
        </w:rPr>
        <w:t>Г) волк, косуля, сайгак, антилопа.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10. Выберите правильное утверждение.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 xml:space="preserve"> С удалением от Атлантического океана: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А) увеличивается количество осадков, уменьшается годовая амплитуда температур;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Б) Количество осадков и годовая амплитуда температур уменьшается.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В) Количество осадков и годовая амплитуда температур увеличивается.</w:t>
      </w:r>
    </w:p>
    <w:p w:rsidR="00E31E65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Г) уменьшается количество осадков и увеличивается годовая амплитуда температур.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11. Вычеркните «белую ворону» в ряду географических терминов:</w:t>
      </w:r>
    </w:p>
    <w:p w:rsidR="00E31E65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А) тропосфера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404BA">
        <w:rPr>
          <w:rFonts w:ascii="Times New Roman" w:hAnsi="Times New Roman" w:cs="Times New Roman"/>
          <w:sz w:val="24"/>
          <w:szCs w:val="24"/>
        </w:rPr>
        <w:t>Б) стратосфера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404BA">
        <w:rPr>
          <w:rFonts w:ascii="Times New Roman" w:hAnsi="Times New Roman" w:cs="Times New Roman"/>
          <w:sz w:val="24"/>
          <w:szCs w:val="24"/>
        </w:rPr>
        <w:t>В)мезосфера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404BA">
        <w:rPr>
          <w:rFonts w:ascii="Times New Roman" w:hAnsi="Times New Roman" w:cs="Times New Roman"/>
          <w:sz w:val="24"/>
          <w:szCs w:val="24"/>
        </w:rPr>
        <w:t>Г)экзосфера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404BA">
        <w:rPr>
          <w:rFonts w:ascii="Times New Roman" w:hAnsi="Times New Roman" w:cs="Times New Roman"/>
          <w:sz w:val="24"/>
          <w:szCs w:val="24"/>
        </w:rPr>
        <w:t>Д) астеносфера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B404BA">
        <w:rPr>
          <w:rFonts w:ascii="Times New Roman" w:hAnsi="Times New Roman" w:cs="Times New Roman"/>
          <w:sz w:val="24"/>
          <w:szCs w:val="24"/>
        </w:rPr>
        <w:t xml:space="preserve">12. Как называется прибор? 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F07A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sekret-mastera.ru/wp-content/uploads/2011/06/mc13.jpg" style="width:92.25pt;height:90.75pt;visibility:visible">
            <v:imagedata r:id="rId5" o:title=""/>
          </v:shape>
        </w:pic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ab/>
      </w:r>
    </w:p>
    <w:p w:rsidR="00E31E65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А) психрометр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404BA">
        <w:rPr>
          <w:rFonts w:ascii="Times New Roman" w:hAnsi="Times New Roman" w:cs="Times New Roman"/>
          <w:sz w:val="24"/>
          <w:szCs w:val="24"/>
        </w:rPr>
        <w:t>Б) анемометр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404BA">
        <w:rPr>
          <w:rFonts w:ascii="Times New Roman" w:hAnsi="Times New Roman" w:cs="Times New Roman"/>
          <w:sz w:val="24"/>
          <w:szCs w:val="24"/>
        </w:rPr>
        <w:t>В)гигрограф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404BA">
        <w:rPr>
          <w:rFonts w:ascii="Times New Roman" w:hAnsi="Times New Roman" w:cs="Times New Roman"/>
          <w:sz w:val="24"/>
          <w:szCs w:val="24"/>
        </w:rPr>
        <w:t>Г)буссоль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13. Какой город Европы называют «Северная Пальмира»?</w:t>
      </w:r>
    </w:p>
    <w:p w:rsidR="00E31E65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А) Париж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404BA">
        <w:rPr>
          <w:rFonts w:ascii="Times New Roman" w:hAnsi="Times New Roman" w:cs="Times New Roman"/>
          <w:sz w:val="24"/>
          <w:szCs w:val="24"/>
        </w:rPr>
        <w:t>Б) Варшава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404BA">
        <w:rPr>
          <w:rFonts w:ascii="Times New Roman" w:hAnsi="Times New Roman" w:cs="Times New Roman"/>
          <w:sz w:val="24"/>
          <w:szCs w:val="24"/>
        </w:rPr>
        <w:t>В)Мюнхен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404BA">
        <w:rPr>
          <w:rFonts w:ascii="Times New Roman" w:hAnsi="Times New Roman" w:cs="Times New Roman"/>
          <w:sz w:val="24"/>
          <w:szCs w:val="24"/>
        </w:rPr>
        <w:t>Г)Санкт-Петербург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14. Исследователь Ушаков назвал это природное явление «улыбкой Арктики»:</w:t>
      </w:r>
    </w:p>
    <w:p w:rsidR="00E31E65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А) Северное сияние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404BA">
        <w:rPr>
          <w:rFonts w:ascii="Times New Roman" w:hAnsi="Times New Roman" w:cs="Times New Roman"/>
          <w:sz w:val="24"/>
          <w:szCs w:val="24"/>
        </w:rPr>
        <w:t>Б) Айсберги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404BA">
        <w:rPr>
          <w:rFonts w:ascii="Times New Roman" w:hAnsi="Times New Roman" w:cs="Times New Roman"/>
          <w:sz w:val="24"/>
          <w:szCs w:val="24"/>
        </w:rPr>
        <w:t>В)Полярный день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404BA">
        <w:rPr>
          <w:rFonts w:ascii="Times New Roman" w:hAnsi="Times New Roman" w:cs="Times New Roman"/>
          <w:sz w:val="24"/>
          <w:szCs w:val="24"/>
        </w:rPr>
        <w:t>Г)Полярная ночь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15. Когда это овощное растение привезли в Европу, в каждой стране его называли по-своему: англичане – «потато» (им показалось, что новинка сродни батату), голландцы – «аардантель»( «зеленое яблоко»), итальянцы – «тартуфель» (поскольку клубни, как грибы трюфели, выкапывают из земли), французы – «поль», «де терр» («земляное яблоко»). Как это растение называют у нас?</w:t>
      </w:r>
    </w:p>
    <w:p w:rsidR="00E31E65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 xml:space="preserve"> А) Арбуз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404BA">
        <w:rPr>
          <w:rFonts w:ascii="Times New Roman" w:hAnsi="Times New Roman" w:cs="Times New Roman"/>
          <w:sz w:val="24"/>
          <w:szCs w:val="24"/>
        </w:rPr>
        <w:t>Б) Редька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404BA">
        <w:rPr>
          <w:rFonts w:ascii="Times New Roman" w:hAnsi="Times New Roman" w:cs="Times New Roman"/>
          <w:sz w:val="24"/>
          <w:szCs w:val="24"/>
        </w:rPr>
        <w:t>В)Картофель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404BA">
        <w:rPr>
          <w:rFonts w:ascii="Times New Roman" w:hAnsi="Times New Roman" w:cs="Times New Roman"/>
          <w:sz w:val="24"/>
          <w:szCs w:val="24"/>
        </w:rPr>
        <w:t>Г) Арахис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16. Назовите путешественника, открывшего озеро Танганьика и водопад Виктория.</w:t>
      </w:r>
    </w:p>
    <w:p w:rsidR="00E31E65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А) А. Гумбольдт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404BA">
        <w:rPr>
          <w:rFonts w:ascii="Times New Roman" w:hAnsi="Times New Roman" w:cs="Times New Roman"/>
          <w:sz w:val="24"/>
          <w:szCs w:val="24"/>
        </w:rPr>
        <w:t>Б) Д. Ливингстон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404BA">
        <w:rPr>
          <w:rFonts w:ascii="Times New Roman" w:hAnsi="Times New Roman" w:cs="Times New Roman"/>
          <w:sz w:val="24"/>
          <w:szCs w:val="24"/>
        </w:rPr>
        <w:t>В)Ф. Дрейк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404BA">
        <w:rPr>
          <w:rFonts w:ascii="Times New Roman" w:hAnsi="Times New Roman" w:cs="Times New Roman"/>
          <w:sz w:val="24"/>
          <w:szCs w:val="24"/>
        </w:rPr>
        <w:t>Г) Ф. Магеллан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17. Через какой океан проходит наибольшее количество судоходных маршрутов?</w:t>
      </w:r>
    </w:p>
    <w:p w:rsidR="00E31E65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 xml:space="preserve">А) Тихий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404BA">
        <w:rPr>
          <w:rFonts w:ascii="Times New Roman" w:hAnsi="Times New Roman" w:cs="Times New Roman"/>
          <w:sz w:val="24"/>
          <w:szCs w:val="24"/>
        </w:rPr>
        <w:t>Б) Атлантический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404BA">
        <w:rPr>
          <w:rFonts w:ascii="Times New Roman" w:hAnsi="Times New Roman" w:cs="Times New Roman"/>
          <w:sz w:val="24"/>
          <w:szCs w:val="24"/>
        </w:rPr>
        <w:t>В)Индийский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404BA">
        <w:rPr>
          <w:rFonts w:ascii="Times New Roman" w:hAnsi="Times New Roman" w:cs="Times New Roman"/>
          <w:sz w:val="24"/>
          <w:szCs w:val="24"/>
        </w:rPr>
        <w:t>Г) Северный Ледовитый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18. Выберите из предложенного списка народов России крупнейший по численности.</w:t>
      </w:r>
    </w:p>
    <w:p w:rsidR="00E31E65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А) коми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404BA">
        <w:rPr>
          <w:rFonts w:ascii="Times New Roman" w:hAnsi="Times New Roman" w:cs="Times New Roman"/>
          <w:sz w:val="24"/>
          <w:szCs w:val="24"/>
        </w:rPr>
        <w:t>Б) татары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404BA">
        <w:rPr>
          <w:rFonts w:ascii="Times New Roman" w:hAnsi="Times New Roman" w:cs="Times New Roman"/>
          <w:sz w:val="24"/>
          <w:szCs w:val="24"/>
        </w:rPr>
        <w:t>В)тувинцы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404BA">
        <w:rPr>
          <w:rFonts w:ascii="Times New Roman" w:hAnsi="Times New Roman" w:cs="Times New Roman"/>
          <w:sz w:val="24"/>
          <w:szCs w:val="24"/>
        </w:rPr>
        <w:t>Г) калмыки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19. Определите, в каком случае амплитуда температуры воздуха будет максимальной.</w:t>
      </w:r>
    </w:p>
    <w:p w:rsidR="00E31E65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А) -16 ͦС и +20 ͦС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404BA">
        <w:rPr>
          <w:rFonts w:ascii="Times New Roman" w:hAnsi="Times New Roman" w:cs="Times New Roman"/>
          <w:sz w:val="24"/>
          <w:szCs w:val="24"/>
        </w:rPr>
        <w:t>Б) +3 ͦС и +33 ͦС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404BA">
        <w:rPr>
          <w:rFonts w:ascii="Times New Roman" w:hAnsi="Times New Roman" w:cs="Times New Roman"/>
          <w:sz w:val="24"/>
          <w:szCs w:val="24"/>
        </w:rPr>
        <w:t>В) -4 ͦС и +17 ͦС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404BA">
        <w:rPr>
          <w:rFonts w:ascii="Times New Roman" w:hAnsi="Times New Roman" w:cs="Times New Roman"/>
          <w:sz w:val="24"/>
          <w:szCs w:val="24"/>
        </w:rPr>
        <w:t>Г) -24 ͦС и +17 ͦС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20. Для какого полуострова России характерно сплошное распространение многолетней мерзлоты?</w:t>
      </w:r>
    </w:p>
    <w:p w:rsidR="00E31E65" w:rsidRPr="00B404BA" w:rsidRDefault="00E31E65" w:rsidP="00BF5F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404BA">
        <w:rPr>
          <w:rFonts w:ascii="Times New Roman" w:hAnsi="Times New Roman" w:cs="Times New Roman"/>
          <w:sz w:val="24"/>
          <w:szCs w:val="24"/>
        </w:rPr>
        <w:t>А) Кольский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404BA">
        <w:rPr>
          <w:rFonts w:ascii="Times New Roman" w:hAnsi="Times New Roman" w:cs="Times New Roman"/>
          <w:sz w:val="24"/>
          <w:szCs w:val="24"/>
        </w:rPr>
        <w:t>Б) Ямал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404BA">
        <w:rPr>
          <w:rFonts w:ascii="Times New Roman" w:hAnsi="Times New Roman" w:cs="Times New Roman"/>
          <w:sz w:val="24"/>
          <w:szCs w:val="24"/>
        </w:rPr>
        <w:t>В) Чукотский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404BA">
        <w:rPr>
          <w:rFonts w:ascii="Times New Roman" w:hAnsi="Times New Roman" w:cs="Times New Roman"/>
          <w:sz w:val="24"/>
          <w:szCs w:val="24"/>
        </w:rPr>
        <w:t>Г) Камчатка</w:t>
      </w:r>
    </w:p>
    <w:p w:rsidR="00E31E65" w:rsidRDefault="00E31E65" w:rsidP="00BF5FD5"/>
    <w:p w:rsidR="00E31E65" w:rsidRDefault="00E31E65" w:rsidP="00BF5FD5"/>
    <w:p w:rsidR="00E31E65" w:rsidRDefault="00E31E65" w:rsidP="00BF5FD5"/>
    <w:p w:rsidR="00E31E65" w:rsidRDefault="00E31E65" w:rsidP="00BF5FD5"/>
    <w:p w:rsidR="00E31E65" w:rsidRDefault="00E31E65" w:rsidP="00BF5FD5"/>
    <w:p w:rsidR="00E31E65" w:rsidRDefault="00E31E65" w:rsidP="00BF5FD5">
      <w:pPr>
        <w:rPr>
          <w:u w:val="single"/>
        </w:rPr>
      </w:pPr>
    </w:p>
    <w:p w:rsidR="00E31E65" w:rsidRDefault="00E31E65" w:rsidP="00BF5FD5">
      <w:pPr>
        <w:rPr>
          <w:u w:val="single"/>
        </w:rPr>
      </w:pPr>
    </w:p>
    <w:p w:rsidR="00E31E65" w:rsidRDefault="00E31E65" w:rsidP="00270861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270861">
        <w:rPr>
          <w:b/>
          <w:bCs/>
          <w:sz w:val="24"/>
          <w:szCs w:val="24"/>
        </w:rPr>
        <w:t>②</w:t>
      </w:r>
      <w:r w:rsidRPr="00270861">
        <w:rPr>
          <w:rFonts w:ascii="Times New Roman" w:hAnsi="Times New Roman" w:cs="Times New Roman"/>
          <w:b/>
          <w:bCs/>
          <w:sz w:val="24"/>
          <w:szCs w:val="24"/>
        </w:rPr>
        <w:t>Аналитический этап.</w:t>
      </w:r>
    </w:p>
    <w:p w:rsidR="00E31E65" w:rsidRPr="00270861" w:rsidRDefault="00E31E65" w:rsidP="00270861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31E65" w:rsidRDefault="00E31E65" w:rsidP="0027086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086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0861">
        <w:rPr>
          <w:rFonts w:ascii="Times New Roman" w:hAnsi="Times New Roman" w:cs="Times New Roman"/>
          <w:sz w:val="24"/>
          <w:szCs w:val="24"/>
        </w:rPr>
        <w:t>Перечислите республики нашей страны, имеющие двойное название. Назовите их столицы.</w:t>
      </w:r>
    </w:p>
    <w:p w:rsidR="00E31E65" w:rsidRPr="00270861" w:rsidRDefault="00E31E65" w:rsidP="002708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E65" w:rsidRDefault="00E31E65" w:rsidP="0027086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0861">
        <w:rPr>
          <w:rFonts w:ascii="Times New Roman" w:hAnsi="Times New Roman" w:cs="Times New Roman"/>
          <w:sz w:val="24"/>
          <w:szCs w:val="24"/>
        </w:rPr>
        <w:t>2. Из какой зерновой культуры: просо, ячмень, пшеница, овес, гречиха- получают крупу для манной каши. Какие каши можно сварить из семян других перечисленных культур?</w:t>
      </w:r>
    </w:p>
    <w:p w:rsidR="00E31E65" w:rsidRPr="00270861" w:rsidRDefault="00E31E65" w:rsidP="002708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E65" w:rsidRDefault="00E31E65" w:rsidP="0027086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0861">
        <w:rPr>
          <w:rFonts w:ascii="Times New Roman" w:hAnsi="Times New Roman" w:cs="Times New Roman"/>
          <w:sz w:val="24"/>
          <w:szCs w:val="24"/>
        </w:rPr>
        <w:t xml:space="preserve">3. В нашей стране сохраняются и развиваются народные промыслы. Продукция русских мастеров  получила всемирную известность. С какими художественными промыслами связаны изображенные изделия? Назовите населенные пункты. В каких областях или республиках они находятся. </w:t>
      </w:r>
    </w:p>
    <w:p w:rsidR="00E31E65" w:rsidRPr="00270861" w:rsidRDefault="00E31E65" w:rsidP="002708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93"/>
        <w:gridCol w:w="1890"/>
        <w:gridCol w:w="1772"/>
        <w:gridCol w:w="2121"/>
        <w:gridCol w:w="2095"/>
      </w:tblGrid>
      <w:tr w:rsidR="00E31E65" w:rsidRPr="00544A60">
        <w:tc>
          <w:tcPr>
            <w:tcW w:w="1914" w:type="dxa"/>
          </w:tcPr>
          <w:p w:rsidR="00E31E65" w:rsidRPr="00544A60" w:rsidRDefault="00E31E65" w:rsidP="002708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44A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E31E65" w:rsidRPr="00544A60" w:rsidRDefault="00E31E65" w:rsidP="002708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44A6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E31E65" w:rsidRPr="00544A60" w:rsidRDefault="00E31E65" w:rsidP="002708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44A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E31E65" w:rsidRPr="00544A60" w:rsidRDefault="00E31E65" w:rsidP="002708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44A6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E31E65" w:rsidRPr="00544A60" w:rsidRDefault="00E31E65" w:rsidP="002708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44A6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E31E65" w:rsidRPr="00544A60">
        <w:tc>
          <w:tcPr>
            <w:tcW w:w="1914" w:type="dxa"/>
          </w:tcPr>
          <w:p w:rsidR="00E31E65" w:rsidRPr="00544A60" w:rsidRDefault="00E31E65" w:rsidP="002708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F07A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i1026" type="#_x0000_t75" alt="http://sankt-peterburg.doski.ru/i/03/33/33362.jpg" style="width:75pt;height:94.5pt;visibility:visible">
                  <v:imagedata r:id="rId6" o:title=""/>
                </v:shape>
              </w:pict>
            </w:r>
          </w:p>
        </w:tc>
        <w:tc>
          <w:tcPr>
            <w:tcW w:w="1914" w:type="dxa"/>
          </w:tcPr>
          <w:p w:rsidR="00E31E65" w:rsidRPr="00544A60" w:rsidRDefault="00E31E65" w:rsidP="002708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F07A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Рисунок 4" o:spid="_x0000_i1027" type="#_x0000_t75" alt="http://www.souvenirdvor.ru/published/publicdata/SOUVENIRSOUV/attachments/SC/products_pictures/NIK_0633_enl.JPG" style="width:84.75pt;height:84.75pt;visibility:visible">
                  <v:imagedata r:id="rId7" o:title=""/>
                </v:shape>
              </w:pict>
            </w:r>
          </w:p>
        </w:tc>
        <w:tc>
          <w:tcPr>
            <w:tcW w:w="1914" w:type="dxa"/>
          </w:tcPr>
          <w:p w:rsidR="00E31E65" w:rsidRPr="00544A60" w:rsidRDefault="00E31E65" w:rsidP="002708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F07A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Рисунок 7" o:spid="_x0000_i1028" type="#_x0000_t75" alt="http://www.corrupcia.net/files/texts/image/135(1).jpg" style="width:78.75pt;height:95.25pt;visibility:visible">
                  <v:imagedata r:id="rId8" o:title=""/>
                </v:shape>
              </w:pict>
            </w:r>
          </w:p>
        </w:tc>
        <w:tc>
          <w:tcPr>
            <w:tcW w:w="1914" w:type="dxa"/>
          </w:tcPr>
          <w:p w:rsidR="00E31E65" w:rsidRPr="00544A60" w:rsidRDefault="00E31E65" w:rsidP="002708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F07A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Рисунок 10" o:spid="_x0000_i1029" type="#_x0000_t75" alt="http://berdskasloboda.ru/HLIC/5c42be55db22c77b4a3dea25d54ca13c.jpg" style="width:96.75pt;height:71.25pt;visibility:visible">
                  <v:imagedata r:id="rId9" o:title=""/>
                </v:shape>
              </w:pict>
            </w:r>
          </w:p>
        </w:tc>
        <w:tc>
          <w:tcPr>
            <w:tcW w:w="1915" w:type="dxa"/>
          </w:tcPr>
          <w:p w:rsidR="00E31E65" w:rsidRPr="00544A60" w:rsidRDefault="00E31E65" w:rsidP="002708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F07A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Рисунок 13" o:spid="_x0000_i1030" type="#_x0000_t75" alt="http://artorbita.ru/tipy_rospisi/foto_hohloma/hohloma3.jpg" style="width:95.25pt;height:95.25pt;visibility:visible">
                  <v:imagedata r:id="rId10" o:title=""/>
                </v:shape>
              </w:pict>
            </w:r>
          </w:p>
        </w:tc>
      </w:tr>
    </w:tbl>
    <w:p w:rsidR="00E31E65" w:rsidRPr="00270861" w:rsidRDefault="00E31E65" w:rsidP="002708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E65" w:rsidRDefault="00E31E65" w:rsidP="0027086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0861">
        <w:rPr>
          <w:rFonts w:ascii="Times New Roman" w:hAnsi="Times New Roman" w:cs="Times New Roman"/>
          <w:sz w:val="24"/>
          <w:szCs w:val="24"/>
        </w:rPr>
        <w:t>4.  Определите вулкан по его краткому описанию, вставьте пропущенные слова.</w:t>
      </w:r>
    </w:p>
    <w:p w:rsidR="00E31E65" w:rsidRPr="00270861" w:rsidRDefault="00E31E65" w:rsidP="002708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E65" w:rsidRDefault="00E31E65" w:rsidP="00270861">
      <w:pPr>
        <w:pStyle w:val="NoSpacing"/>
        <w:rPr>
          <w:rFonts w:ascii="Times New Roman" w:hAnsi="Times New Roman" w:cs="Times New Roman"/>
          <w:i/>
          <w:iCs/>
          <w:sz w:val="24"/>
          <w:szCs w:val="24"/>
        </w:rPr>
      </w:pPr>
      <w:r w:rsidRPr="00270861">
        <w:rPr>
          <w:rFonts w:ascii="Times New Roman" w:hAnsi="Times New Roman" w:cs="Times New Roman"/>
          <w:i/>
          <w:iCs/>
          <w:sz w:val="24"/>
          <w:szCs w:val="24"/>
        </w:rPr>
        <w:t>Крупнейший из действующих вулканов России. Его конус возвышается на высоту_______м. Основной кратер вулкана диаметром 500м расположен на вершине. Но в его нижней части находится еще более 60 мелких боковых конусов и кратеров. Извергается довольно часто – примерно 1 раз в 7 лет. Кроме него на полуострове__________ - еще 21 действующий вулкан.</w:t>
      </w:r>
    </w:p>
    <w:p w:rsidR="00E31E65" w:rsidRPr="00270861" w:rsidRDefault="00E31E65" w:rsidP="00270861">
      <w:pPr>
        <w:pStyle w:val="NoSpacing"/>
        <w:rPr>
          <w:rFonts w:ascii="Times New Roman" w:hAnsi="Times New Roman" w:cs="Times New Roman"/>
          <w:i/>
          <w:iCs/>
          <w:sz w:val="24"/>
          <w:szCs w:val="24"/>
        </w:rPr>
      </w:pPr>
    </w:p>
    <w:p w:rsidR="00E31E65" w:rsidRDefault="00E31E65" w:rsidP="0027086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0861">
        <w:rPr>
          <w:rFonts w:ascii="Times New Roman" w:hAnsi="Times New Roman" w:cs="Times New Roman"/>
          <w:sz w:val="24"/>
          <w:szCs w:val="24"/>
        </w:rPr>
        <w:t>5.  Представьте нашу Россию отдельным материком… Поставьте ее в ряду других материков в порядке уменьшения площадей.</w:t>
      </w:r>
    </w:p>
    <w:p w:rsidR="00E31E65" w:rsidRPr="00270861" w:rsidRDefault="00E31E65" w:rsidP="00270861"/>
    <w:p w:rsidR="00E31E65" w:rsidRDefault="00E31E65" w:rsidP="00270861"/>
    <w:p w:rsidR="00E31E65" w:rsidRDefault="00E31E65" w:rsidP="00270861"/>
    <w:p w:rsidR="00E31E65" w:rsidRDefault="00E31E65" w:rsidP="00270861"/>
    <w:p w:rsidR="00E31E65" w:rsidRDefault="00E31E65" w:rsidP="00270861"/>
    <w:p w:rsidR="00E31E65" w:rsidRDefault="00E31E65" w:rsidP="00270861"/>
    <w:p w:rsidR="00E31E65" w:rsidRDefault="00E31E65" w:rsidP="00270861"/>
    <w:p w:rsidR="00E31E65" w:rsidRDefault="00E31E65" w:rsidP="00270861"/>
    <w:p w:rsidR="00E31E65" w:rsidRDefault="00E31E65" w:rsidP="00270861"/>
    <w:p w:rsidR="00E31E65" w:rsidRDefault="00E31E65" w:rsidP="00270861"/>
    <w:p w:rsidR="00E31E65" w:rsidRPr="00270861" w:rsidRDefault="00E31E65" w:rsidP="00270861"/>
    <w:sectPr w:rsidR="00E31E65" w:rsidRPr="00270861" w:rsidSect="005B0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760E56"/>
    <w:multiLevelType w:val="hybridMultilevel"/>
    <w:tmpl w:val="F072F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362FB0"/>
    <w:multiLevelType w:val="hybridMultilevel"/>
    <w:tmpl w:val="FA9AA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68DD"/>
    <w:rsid w:val="00032A93"/>
    <w:rsid w:val="000624AD"/>
    <w:rsid w:val="000A0852"/>
    <w:rsid w:val="00115023"/>
    <w:rsid w:val="001200B2"/>
    <w:rsid w:val="00151027"/>
    <w:rsid w:val="002140E8"/>
    <w:rsid w:val="00270861"/>
    <w:rsid w:val="002F7613"/>
    <w:rsid w:val="00300C89"/>
    <w:rsid w:val="00326C8F"/>
    <w:rsid w:val="003C1F14"/>
    <w:rsid w:val="0041327C"/>
    <w:rsid w:val="00443EF8"/>
    <w:rsid w:val="00544A60"/>
    <w:rsid w:val="005847D1"/>
    <w:rsid w:val="005B0FAF"/>
    <w:rsid w:val="005F07AE"/>
    <w:rsid w:val="005F712A"/>
    <w:rsid w:val="00666E2E"/>
    <w:rsid w:val="006E49DA"/>
    <w:rsid w:val="006F39C1"/>
    <w:rsid w:val="00745B83"/>
    <w:rsid w:val="00752624"/>
    <w:rsid w:val="007B4867"/>
    <w:rsid w:val="007C4630"/>
    <w:rsid w:val="007F385A"/>
    <w:rsid w:val="008B1C6B"/>
    <w:rsid w:val="00906B36"/>
    <w:rsid w:val="0093322A"/>
    <w:rsid w:val="009B3324"/>
    <w:rsid w:val="009B4B54"/>
    <w:rsid w:val="00A42BB5"/>
    <w:rsid w:val="00A74D3C"/>
    <w:rsid w:val="00AE4CFF"/>
    <w:rsid w:val="00B404BA"/>
    <w:rsid w:val="00B768DD"/>
    <w:rsid w:val="00B961A7"/>
    <w:rsid w:val="00BF5FD5"/>
    <w:rsid w:val="00C0576B"/>
    <w:rsid w:val="00C319CD"/>
    <w:rsid w:val="00C34AFE"/>
    <w:rsid w:val="00D57ED9"/>
    <w:rsid w:val="00E31E65"/>
    <w:rsid w:val="00E62E83"/>
    <w:rsid w:val="00E832CD"/>
    <w:rsid w:val="00E855C9"/>
    <w:rsid w:val="00E9416F"/>
    <w:rsid w:val="00FD4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FA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768DD"/>
    <w:pPr>
      <w:ind w:left="720"/>
    </w:pPr>
  </w:style>
  <w:style w:type="table" w:styleId="TableGrid">
    <w:name w:val="Table Grid"/>
    <w:basedOn w:val="TableNormal"/>
    <w:uiPriority w:val="99"/>
    <w:rsid w:val="00E9416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66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6E2E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326C8F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364</TotalTime>
  <Pages>3</Pages>
  <Words>724</Words>
  <Characters>4133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OEM User</cp:lastModifiedBy>
  <cp:revision>12</cp:revision>
  <dcterms:created xsi:type="dcterms:W3CDTF">2015-10-05T10:28:00Z</dcterms:created>
  <dcterms:modified xsi:type="dcterms:W3CDTF">2015-10-19T08:07:00Z</dcterms:modified>
</cp:coreProperties>
</file>